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DDB31" w14:textId="26F24522" w:rsidR="006B2F86" w:rsidRDefault="007316A3" w:rsidP="00E71FC3">
      <w:pPr>
        <w:pStyle w:val="NoSpacing"/>
      </w:pPr>
      <w:r>
        <w:rPr>
          <w:u w:val="single"/>
        </w:rPr>
        <w:t>John HOR</w:t>
      </w:r>
      <w:bookmarkStart w:id="0" w:name="_GoBack"/>
      <w:bookmarkEnd w:id="0"/>
      <w:r>
        <w:rPr>
          <w:u w:val="single"/>
        </w:rPr>
        <w:t>NE</w:t>
      </w:r>
      <w:r>
        <w:t xml:space="preserve">      (d.1435)</w:t>
      </w:r>
    </w:p>
    <w:p w14:paraId="1D1AD4BB" w14:textId="21CB4A79" w:rsidR="007316A3" w:rsidRDefault="007316A3" w:rsidP="00E71FC3">
      <w:pPr>
        <w:pStyle w:val="NoSpacing"/>
      </w:pPr>
      <w:r>
        <w:t>of the parish of Auston.</w:t>
      </w:r>
    </w:p>
    <w:p w14:paraId="0EF4C55F" w14:textId="5F4496F1" w:rsidR="007316A3" w:rsidRDefault="007316A3" w:rsidP="00E71FC3">
      <w:pPr>
        <w:pStyle w:val="NoSpacing"/>
      </w:pPr>
    </w:p>
    <w:p w14:paraId="655F75B0" w14:textId="1A32CE7C" w:rsidR="007316A3" w:rsidRDefault="007316A3" w:rsidP="00E71FC3">
      <w:pPr>
        <w:pStyle w:val="NoSpacing"/>
      </w:pPr>
    </w:p>
    <w:p w14:paraId="2A2833F4" w14:textId="3824F4A3" w:rsidR="007316A3" w:rsidRDefault="007316A3" w:rsidP="00E71FC3">
      <w:pPr>
        <w:pStyle w:val="NoSpacing"/>
      </w:pPr>
      <w:r>
        <w:t xml:space="preserve">  6 Mar.1435</w:t>
      </w:r>
      <w:r>
        <w:tab/>
        <w:t>Administration of his lands and possessions was granted.  (W.Y.R. p.88)</w:t>
      </w:r>
    </w:p>
    <w:p w14:paraId="7CC9E6A1" w14:textId="68A1B163" w:rsidR="007316A3" w:rsidRDefault="007316A3" w:rsidP="00E71FC3">
      <w:pPr>
        <w:pStyle w:val="NoSpacing"/>
      </w:pPr>
    </w:p>
    <w:p w14:paraId="1E1F0965" w14:textId="27B826C8" w:rsidR="007316A3" w:rsidRDefault="007316A3" w:rsidP="00E71FC3">
      <w:pPr>
        <w:pStyle w:val="NoSpacing"/>
      </w:pPr>
    </w:p>
    <w:p w14:paraId="5EB49E3F" w14:textId="576A6003" w:rsidR="007316A3" w:rsidRPr="007316A3" w:rsidRDefault="007316A3" w:rsidP="00E71FC3">
      <w:pPr>
        <w:pStyle w:val="NoSpacing"/>
      </w:pPr>
      <w:r>
        <w:t>9 November 2018</w:t>
      </w:r>
    </w:p>
    <w:sectPr w:rsidR="007316A3" w:rsidRPr="007316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D83B5" w14:textId="77777777" w:rsidR="007316A3" w:rsidRDefault="007316A3" w:rsidP="00E71FC3">
      <w:pPr>
        <w:spacing w:after="0" w:line="240" w:lineRule="auto"/>
      </w:pPr>
      <w:r>
        <w:separator/>
      </w:r>
    </w:p>
  </w:endnote>
  <w:endnote w:type="continuationSeparator" w:id="0">
    <w:p w14:paraId="79052408" w14:textId="77777777" w:rsidR="007316A3" w:rsidRDefault="007316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E188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EB208" w14:textId="77777777" w:rsidR="007316A3" w:rsidRDefault="007316A3" w:rsidP="00E71FC3">
      <w:pPr>
        <w:spacing w:after="0" w:line="240" w:lineRule="auto"/>
      </w:pPr>
      <w:r>
        <w:separator/>
      </w:r>
    </w:p>
  </w:footnote>
  <w:footnote w:type="continuationSeparator" w:id="0">
    <w:p w14:paraId="7BEC38F5" w14:textId="77777777" w:rsidR="007316A3" w:rsidRDefault="007316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6A3"/>
    <w:rsid w:val="001A7C09"/>
    <w:rsid w:val="00577BD5"/>
    <w:rsid w:val="00656CBA"/>
    <w:rsid w:val="006A1F77"/>
    <w:rsid w:val="007316A3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A23B3"/>
  <w15:chartTrackingRefBased/>
  <w15:docId w15:val="{C09CFE1A-6107-4359-B485-3B1FB548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2018-11-09T22:17:00Z</dcterms:created>
  <dcterms:modified xsi:type="dcterms:W3CDTF">2018-11-09T22:26:00Z</dcterms:modified>
</cp:coreProperties>
</file>